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FAE12" w14:textId="77777777" w:rsidR="00146AA2" w:rsidRDefault="00146AA2" w:rsidP="00146A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SHORE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fl.1469)</w:t>
      </w:r>
    </w:p>
    <w:p w14:paraId="5EA5C599" w14:textId="77777777" w:rsidR="00146AA2" w:rsidRDefault="00146AA2" w:rsidP="00146A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late of Derby, alias late of Coventry, alias of London, mercer.</w:t>
      </w:r>
    </w:p>
    <w:p w14:paraId="189A6F5A" w14:textId="77777777" w:rsidR="00146AA2" w:rsidRDefault="00146AA2" w:rsidP="00146AA2">
      <w:pPr>
        <w:pStyle w:val="NoSpacing"/>
        <w:rPr>
          <w:rFonts w:cs="Times New Roman"/>
          <w:szCs w:val="24"/>
        </w:rPr>
      </w:pPr>
    </w:p>
    <w:p w14:paraId="77AE9154" w14:textId="77777777" w:rsidR="00146AA2" w:rsidRDefault="00146AA2" w:rsidP="00146AA2">
      <w:pPr>
        <w:pStyle w:val="NoSpacing"/>
        <w:rPr>
          <w:rFonts w:cs="Times New Roman"/>
          <w:szCs w:val="24"/>
        </w:rPr>
      </w:pPr>
    </w:p>
    <w:p w14:paraId="7F0A4836" w14:textId="77777777" w:rsidR="00146AA2" w:rsidRDefault="00146AA2" w:rsidP="00146A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Mar.1469</w:t>
      </w:r>
      <w:r>
        <w:rPr>
          <w:rFonts w:cs="Times New Roman"/>
          <w:szCs w:val="24"/>
        </w:rPr>
        <w:tab/>
        <w:t>He was granted a general pardon.</w:t>
      </w:r>
    </w:p>
    <w:p w14:paraId="488133D5" w14:textId="77777777" w:rsidR="00146AA2" w:rsidRDefault="00146AA2" w:rsidP="00146A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(“Pardon Rolls of Edward IV, 1468-71” ed. Hannes </w:t>
      </w:r>
      <w:proofErr w:type="spellStart"/>
      <w:r>
        <w:rPr>
          <w:rFonts w:ascii="Times New Roman" w:hAnsi="Times New Roman" w:cs="Times New Roman"/>
          <w:sz w:val="24"/>
          <w:szCs w:val="24"/>
        </w:rPr>
        <w:t>Kleineke</w:t>
      </w:r>
      <w:proofErr w:type="spellEnd"/>
      <w:r>
        <w:rPr>
          <w:rFonts w:ascii="Times New Roman" w:hAnsi="Times New Roman" w:cs="Times New Roman"/>
          <w:sz w:val="24"/>
          <w:szCs w:val="24"/>
        </w:rPr>
        <w:t>, published</w:t>
      </w:r>
    </w:p>
    <w:p w14:paraId="1FAE41BB" w14:textId="77777777" w:rsidR="00146AA2" w:rsidRDefault="00146AA2" w:rsidP="00146AA2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by the List and Index Society, 2020, p.60)</w:t>
      </w:r>
    </w:p>
    <w:p w14:paraId="7B1C641E" w14:textId="77777777" w:rsidR="00146AA2" w:rsidRDefault="00146AA2" w:rsidP="00146AA2">
      <w:pPr>
        <w:pStyle w:val="NoSpacing"/>
        <w:rPr>
          <w:rFonts w:cs="Times New Roman"/>
          <w:szCs w:val="24"/>
        </w:rPr>
      </w:pPr>
    </w:p>
    <w:p w14:paraId="0B39D427" w14:textId="77777777" w:rsidR="00146AA2" w:rsidRDefault="00146AA2" w:rsidP="00146AA2">
      <w:pPr>
        <w:pStyle w:val="NoSpacing"/>
        <w:rPr>
          <w:rFonts w:cs="Times New Roman"/>
          <w:szCs w:val="24"/>
        </w:rPr>
      </w:pPr>
    </w:p>
    <w:p w14:paraId="448C9C62" w14:textId="77777777" w:rsidR="00146AA2" w:rsidRDefault="00146AA2" w:rsidP="00146A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May 2023</w:t>
      </w:r>
    </w:p>
    <w:p w14:paraId="0A553C1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B9298" w14:textId="77777777" w:rsidR="00146AA2" w:rsidRDefault="00146AA2" w:rsidP="009139A6">
      <w:r>
        <w:separator/>
      </w:r>
    </w:p>
  </w:endnote>
  <w:endnote w:type="continuationSeparator" w:id="0">
    <w:p w14:paraId="0779FE5A" w14:textId="77777777" w:rsidR="00146AA2" w:rsidRDefault="00146A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8E9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7CCA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E95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881A4" w14:textId="77777777" w:rsidR="00146AA2" w:rsidRDefault="00146AA2" w:rsidP="009139A6">
      <w:r>
        <w:separator/>
      </w:r>
    </w:p>
  </w:footnote>
  <w:footnote w:type="continuationSeparator" w:id="0">
    <w:p w14:paraId="666731C0" w14:textId="77777777" w:rsidR="00146AA2" w:rsidRDefault="00146A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D4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755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1C8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AA2"/>
    <w:rsid w:val="000666E0"/>
    <w:rsid w:val="00146AA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BBFB1"/>
  <w15:chartTrackingRefBased/>
  <w15:docId w15:val="{E1C49D63-C176-4C0E-A4F0-E3C55FC70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6AA2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2024-03-11T21:56:00Z</dcterms:created>
  <dcterms:modified xsi:type="dcterms:W3CDTF">2024-03-11T21:56:00Z</dcterms:modified>
</cp:coreProperties>
</file>